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Sherwood Forest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Sherwood Forest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Sherwood Forest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Sherwood Forest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Sherwood Forest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Sherwood Forest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Sherwood Forest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Sherwood Forest is estimated to be </w:t>
      </w:r>
      <w:r w:rsidRPr="00773DF7">
        <w:rPr>
          <w:rFonts w:ascii="Libre Franklin Light" w:eastAsia="Times New Roman" w:hAnsi="Libre Franklin Light" w:cs="Calibri Light"/>
          <w:b/>
          <w:bCs/>
          <w:color w:val="C45911" w:themeColor="accent2" w:themeShade="BF"/>
        </w:rPr>
        <w:t xml:space="preserve">£1,321,226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Sherwood Forest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Sherwood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Sherwood Forest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Sherwood Forest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rwood For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Sherwood Forest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rwood For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Sherwood Forest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Sherwood Forest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rwood For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Sherwood Forest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Sherwood Forest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Sherwood Forest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Sherwood Forest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Sherwood Forest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Sherwood Forest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£1,321,226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Sherwood Forest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£21,521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£445,058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£31,882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£8,967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£797,359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£1,321,226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Sherwood Forest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Sherwood Forest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Sherwood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Sherwood Forest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Sherwood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Sherwood Forest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Sherwood Forest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Sherwood Forest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Sherwood Forest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Sherwood Forest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Sherwood Forest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Sherwood Forest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C5E7CC2-B142-4E15-A04E-A434C85A44F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